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MOLET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0561A5" w:rsidRDefault="000561A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Uppingham.</w:t>
      </w:r>
      <w:bookmarkStart w:id="0" w:name="_GoBack"/>
      <w:bookmarkEnd w:id="0"/>
    </w:p>
    <w:p w:rsid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24Sep.1432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Uppingham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Rutland, into land of the late John Mowbray, 2</w:t>
      </w:r>
      <w:r w:rsidRPr="007724C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24-97)</w:t>
      </w:r>
    </w:p>
    <w:p w:rsid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4CF" w:rsidRPr="007724CF" w:rsidRDefault="00772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2016</w:t>
      </w:r>
    </w:p>
    <w:sectPr w:rsidR="007724CF" w:rsidRPr="007724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F" w:rsidRDefault="007724CF" w:rsidP="00E71FC3">
      <w:pPr>
        <w:spacing w:after="0" w:line="240" w:lineRule="auto"/>
      </w:pPr>
      <w:r>
        <w:separator/>
      </w:r>
    </w:p>
  </w:endnote>
  <w:endnote w:type="continuationSeparator" w:id="0">
    <w:p w:rsidR="007724CF" w:rsidRDefault="007724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F" w:rsidRDefault="007724CF" w:rsidP="00E71FC3">
      <w:pPr>
        <w:spacing w:after="0" w:line="240" w:lineRule="auto"/>
      </w:pPr>
      <w:r>
        <w:separator/>
      </w:r>
    </w:p>
  </w:footnote>
  <w:footnote w:type="continuationSeparator" w:id="0">
    <w:p w:rsidR="007724CF" w:rsidRDefault="007724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4CF"/>
    <w:rsid w:val="000561A5"/>
    <w:rsid w:val="007724C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E5B86"/>
  <w15:chartTrackingRefBased/>
  <w15:docId w15:val="{7A4D9147-CC1E-47CE-B786-4D46870C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2016-05-03T19:48:00Z</dcterms:created>
  <dcterms:modified xsi:type="dcterms:W3CDTF">2016-05-03T19:52:00Z</dcterms:modified>
</cp:coreProperties>
</file>